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B1E03" w:rsidRPr="00AB1E03" w:rsidTr="00467B83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B1E03" w:rsidRPr="00AB1E03" w:rsidRDefault="00AB1E03" w:rsidP="00AB1E03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8"/>
                <w:szCs w:val="16"/>
                <w:lang w:val="en-GB" w:eastAsia="zh-CN"/>
              </w:rPr>
              <w:t>Βιντεο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8"/>
                <w:szCs w:val="16"/>
                <w:lang w:val="en-GB" w:eastAsia="zh-CN"/>
              </w:rPr>
              <w:t>προβολέας</w:t>
            </w:r>
          </w:p>
        </w:tc>
      </w:tr>
      <w:tr w:rsidR="00AB1E03" w:rsidRPr="00AB1E03" w:rsidTr="00467B8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B1E03" w:rsidRPr="00AB1E03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B1E03" w:rsidRPr="00AB1E03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AB1E0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B1E03" w:rsidRPr="00AB1E03" w:rsidTr="00467B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B1E03" w:rsidRPr="00AB1E03" w:rsidRDefault="00AB1E03" w:rsidP="00AB1E03">
            <w:pPr>
              <w:rPr>
                <w:rFonts w:ascii="Calibri" w:hAnsi="Calibri" w:cs="Calibri"/>
                <w:color w:val="000000"/>
                <w:sz w:val="16"/>
                <w:szCs w:val="16"/>
                <w:lang w:val="en-GB"/>
              </w:rPr>
            </w:pP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Βιντεο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προβολέας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με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β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άση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στήριξης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Projection System DLP WXGA 4000L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Resolution WXGA(1280x 800)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Resolution Support VGA(640 x 480) to WUXGA_RB(1920 x 1200)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Brightness (ANSI lumens)4000 Contrast Ratio (FOFO) 20,000:1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 xml:space="preserve">Display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Color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1.07 Billion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Colors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Native Aspect Ratio Native 16:10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(5 aspect ratio selectable)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Light Source Lamp Light Source Wattage 200W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Light Source life* Normal 6000 hours Eco 10000 hours Smart Eco 10000 hours‎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Lamp save 15000 hours Throw Ratio 1.55~1.7 Zoom Ratio 1.1X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Keystone Adjustment Vertical: ± 40 degrees‎ Projection Offset**110%±2.5%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Clear Image Size (Diagonal) 30"~300" Image Size 30"~300"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Keystone Correction Auto ID, Vertical +/- 40 degrees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PC (D-sub) X 1 Monitor out (D-sub 15pin) X 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S-Video in (Mini DIN 4pin)X 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Composite Video in (RCA)X 1 HDMI X 2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USB Type Mini B X 1 Audio in (3.5mm Mini Jack) X 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Audio out (3.5mm Mini Jack) X 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RS232 (DB-9pin)X 1 IR Receiver X 2 Security Bar X 1</w:t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</w:r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br/>
              <w:t>** β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άση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στήριξης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Brateck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PRB-2 BL ,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Βάση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στήριξης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Projector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οροφής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, </w:t>
            </w:r>
            <w:proofErr w:type="spellStart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ύψους</w:t>
            </w:r>
            <w:proofErr w:type="spellEnd"/>
            <w:r w:rsidRPr="00AB1E03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 xml:space="preserve"> 430-650mm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B1E03" w:rsidRPr="00AB1E03" w:rsidTr="00467B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1E03">
              <w:rPr>
                <w:rFonts w:asciiTheme="minorHAnsi" w:hAnsiTheme="minorHAnsi" w:cstheme="min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B1E0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B1E03" w:rsidRPr="00AB1E03" w:rsidRDefault="00AB1E03" w:rsidP="00AB1E0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B1E03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B1E03" w:rsidRDefault="00B43CAA" w:rsidP="00AB1E03">
      <w:bookmarkStart w:id="0" w:name="_GoBack"/>
      <w:bookmarkEnd w:id="0"/>
    </w:p>
    <w:sectPr w:rsidR="00B43CAA" w:rsidRPr="00AB1E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B1E0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57703F12</Template>
  <TotalTime>0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2025-11-12T09:01:00Z</dcterms:created>
  <dcterms:modified xsi:type="dcterms:W3CDTF">2025-11-12T09:01:00Z</dcterms:modified>
</cp:coreProperties>
</file>